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26282" w14:textId="77777777" w:rsidR="00FF0EEE" w:rsidRDefault="00FF0EEE" w:rsidP="00FF0E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Landus RAMSON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fl.1486)</w:t>
      </w:r>
    </w:p>
    <w:p w14:paraId="162A06BF" w14:textId="77777777" w:rsidR="00FF0EEE" w:rsidRDefault="00FF0EEE" w:rsidP="00FF0E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Cutler.</w:t>
      </w:r>
    </w:p>
    <w:p w14:paraId="655187FB" w14:textId="77777777" w:rsidR="00FF0EEE" w:rsidRDefault="00FF0EEE" w:rsidP="00FF0EEE">
      <w:pPr>
        <w:pStyle w:val="NoSpacing"/>
        <w:rPr>
          <w:rFonts w:cs="Times New Roman"/>
          <w:szCs w:val="24"/>
        </w:rPr>
      </w:pPr>
    </w:p>
    <w:p w14:paraId="03DA83AD" w14:textId="77777777" w:rsidR="00FF0EEE" w:rsidRDefault="00FF0EEE" w:rsidP="00FF0EEE">
      <w:pPr>
        <w:pStyle w:val="NoSpacing"/>
        <w:rPr>
          <w:rFonts w:cs="Times New Roman"/>
          <w:szCs w:val="24"/>
        </w:rPr>
      </w:pPr>
    </w:p>
    <w:p w14:paraId="70FA2F01" w14:textId="77777777" w:rsidR="00FF0EEE" w:rsidRDefault="00FF0EEE" w:rsidP="00FF0E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Nov.1486</w:t>
      </w:r>
      <w:r>
        <w:rPr>
          <w:rFonts w:cs="Times New Roman"/>
          <w:szCs w:val="24"/>
        </w:rPr>
        <w:tab/>
        <w:t>He was appointed King’s Cutler.   (C.P.R. 1485-94 p.37)</w:t>
      </w:r>
    </w:p>
    <w:p w14:paraId="48EA2B2E" w14:textId="77777777" w:rsidR="00FF0EEE" w:rsidRDefault="00FF0EEE" w:rsidP="00FF0EEE">
      <w:pPr>
        <w:pStyle w:val="NoSpacing"/>
        <w:rPr>
          <w:rFonts w:cs="Times New Roman"/>
          <w:szCs w:val="24"/>
        </w:rPr>
      </w:pPr>
    </w:p>
    <w:p w14:paraId="5A875A40" w14:textId="77777777" w:rsidR="00FF0EEE" w:rsidRDefault="00FF0EEE" w:rsidP="00FF0EEE">
      <w:pPr>
        <w:pStyle w:val="NoSpacing"/>
        <w:rPr>
          <w:rFonts w:cs="Times New Roman"/>
          <w:szCs w:val="24"/>
        </w:rPr>
      </w:pPr>
    </w:p>
    <w:p w14:paraId="159E4196" w14:textId="77777777" w:rsidR="00FF0EEE" w:rsidRPr="00D06190" w:rsidRDefault="00FF0EEE" w:rsidP="00FF0E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January 2024</w:t>
      </w:r>
    </w:p>
    <w:p w14:paraId="36A8184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4C68D" w14:textId="77777777" w:rsidR="00FF0EEE" w:rsidRDefault="00FF0EEE" w:rsidP="009139A6">
      <w:r>
        <w:separator/>
      </w:r>
    </w:p>
  </w:endnote>
  <w:endnote w:type="continuationSeparator" w:id="0">
    <w:p w14:paraId="10512D4D" w14:textId="77777777" w:rsidR="00FF0EEE" w:rsidRDefault="00FF0E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E6B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0CBB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34B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8626B" w14:textId="77777777" w:rsidR="00FF0EEE" w:rsidRDefault="00FF0EEE" w:rsidP="009139A6">
      <w:r>
        <w:separator/>
      </w:r>
    </w:p>
  </w:footnote>
  <w:footnote w:type="continuationSeparator" w:id="0">
    <w:p w14:paraId="4B0E01DA" w14:textId="77777777" w:rsidR="00FF0EEE" w:rsidRDefault="00FF0E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A8E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A7E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8E7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EE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F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10892"/>
  <w15:chartTrackingRefBased/>
  <w15:docId w15:val="{892414BB-646F-44BC-A083-99CCA1306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2024-01-11T20:38:00Z</dcterms:created>
  <dcterms:modified xsi:type="dcterms:W3CDTF">2024-01-11T20:39:00Z</dcterms:modified>
</cp:coreProperties>
</file>